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2"/>
        <w:gridCol w:w="2321"/>
        <w:gridCol w:w="454"/>
        <w:gridCol w:w="454"/>
        <w:gridCol w:w="459"/>
        <w:gridCol w:w="459"/>
        <w:gridCol w:w="410"/>
        <w:gridCol w:w="410"/>
        <w:gridCol w:w="410"/>
        <w:gridCol w:w="459"/>
        <w:gridCol w:w="513"/>
        <w:gridCol w:w="751"/>
        <w:gridCol w:w="1608"/>
      </w:tblGrid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Итого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Место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Старокаксинское *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 xml:space="preserve">Маловоложикьинское 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2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5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9 (вне зачета)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Верхнеюринское*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18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rPr>
          <w:trHeight w:val="305"/>
        </w:trPr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23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Можгинское*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ООО «Россия»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11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Горнякское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20</w:t>
            </w: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-</w:t>
            </w:r>
          </w:p>
        </w:tc>
        <w:tc>
          <w:tcPr>
            <w:tcW w:w="454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1608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</w:tbl>
    <w:p w:rsidR="001E039B" w:rsidRDefault="001E039B"/>
    <w:tbl>
      <w:tblPr>
        <w:tblW w:w="8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8"/>
        <w:gridCol w:w="2325"/>
        <w:gridCol w:w="438"/>
        <w:gridCol w:w="438"/>
        <w:gridCol w:w="442"/>
        <w:gridCol w:w="442"/>
        <w:gridCol w:w="400"/>
        <w:gridCol w:w="400"/>
        <w:gridCol w:w="400"/>
        <w:gridCol w:w="442"/>
        <w:gridCol w:w="489"/>
        <w:gridCol w:w="751"/>
        <w:gridCol w:w="808"/>
      </w:tblGrid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 1 доска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Итого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Место</w:t>
            </w: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Старокаксинское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 xml:space="preserve">Маловоложикьинское 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*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ООО «Россия»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Горнякское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</w:tr>
      <w:tr w:rsidR="001E039B" w:rsidRPr="006F5E6D" w:rsidTr="006F5E6D">
        <w:tc>
          <w:tcPr>
            <w:tcW w:w="47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2325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-</w:t>
            </w:r>
          </w:p>
        </w:tc>
        <w:tc>
          <w:tcPr>
            <w:tcW w:w="44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9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</w:tbl>
    <w:p w:rsidR="001E039B" w:rsidRDefault="001E039B"/>
    <w:tbl>
      <w:tblPr>
        <w:tblW w:w="8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2321"/>
        <w:gridCol w:w="433"/>
        <w:gridCol w:w="433"/>
        <w:gridCol w:w="436"/>
        <w:gridCol w:w="436"/>
        <w:gridCol w:w="397"/>
        <w:gridCol w:w="397"/>
        <w:gridCol w:w="397"/>
        <w:gridCol w:w="436"/>
        <w:gridCol w:w="481"/>
        <w:gridCol w:w="751"/>
        <w:gridCol w:w="808"/>
      </w:tblGrid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 2 доска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Итого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Место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Старокаксинское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 xml:space="preserve">Маловоложикьинское 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2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ООО «Россия»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Горнякское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</w:tbl>
    <w:p w:rsidR="001E039B" w:rsidRDefault="001E039B"/>
    <w:p w:rsidR="001E039B" w:rsidRDefault="001E039B"/>
    <w:p w:rsidR="001E039B" w:rsidRDefault="001E039B"/>
    <w:p w:rsidR="001E039B" w:rsidRDefault="001E039B"/>
    <w:tbl>
      <w:tblPr>
        <w:tblW w:w="8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2321"/>
        <w:gridCol w:w="433"/>
        <w:gridCol w:w="433"/>
        <w:gridCol w:w="436"/>
        <w:gridCol w:w="436"/>
        <w:gridCol w:w="397"/>
        <w:gridCol w:w="397"/>
        <w:gridCol w:w="397"/>
        <w:gridCol w:w="436"/>
        <w:gridCol w:w="481"/>
        <w:gridCol w:w="751"/>
        <w:gridCol w:w="808"/>
      </w:tblGrid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 3 доска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Итого</w:t>
            </w:r>
          </w:p>
        </w:tc>
        <w:tc>
          <w:tcPr>
            <w:tcW w:w="75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Место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Старокаксинское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-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 xml:space="preserve">Маловоложикьинское 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3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  <w:rPr>
                <w:highlight w:val="yellow"/>
              </w:rPr>
            </w:pPr>
            <w:r w:rsidRPr="006F5E6D">
              <w:rPr>
                <w:highlight w:val="yellow"/>
              </w:rPr>
              <w:t>6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-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-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ООО «Россия»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0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Горнякское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3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0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4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9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</w:tr>
      <w:tr w:rsidR="001E039B" w:rsidRPr="006F5E6D" w:rsidTr="006F5E6D">
        <w:tc>
          <w:tcPr>
            <w:tcW w:w="46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39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39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0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43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9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51" w:type="dxa"/>
            <w:shd w:val="clear" w:color="auto" w:fill="92D050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</w:tbl>
    <w:p w:rsidR="001E039B" w:rsidRDefault="001E039B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2"/>
        <w:gridCol w:w="2321"/>
        <w:gridCol w:w="454"/>
        <w:gridCol w:w="459"/>
        <w:gridCol w:w="459"/>
        <w:gridCol w:w="410"/>
        <w:gridCol w:w="410"/>
        <w:gridCol w:w="410"/>
        <w:gridCol w:w="459"/>
        <w:gridCol w:w="513"/>
        <w:gridCol w:w="542"/>
        <w:gridCol w:w="554"/>
        <w:gridCol w:w="7323"/>
      </w:tblGrid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10</w:t>
            </w: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Маловоложикьинское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10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№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ФИО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10</w:t>
            </w: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Маловоложикьинское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2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Верхнеюринское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3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Большепудгинское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4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Нынекское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5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Пычасское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6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Можгинское</w:t>
            </w: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7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8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9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  <w:tr w:rsidR="001E039B" w:rsidRPr="006F5E6D" w:rsidTr="006F5E6D">
        <w:tc>
          <w:tcPr>
            <w:tcW w:w="472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10</w:t>
            </w:r>
          </w:p>
        </w:tc>
        <w:tc>
          <w:tcPr>
            <w:tcW w:w="2321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4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10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459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1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42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  <w:tc>
          <w:tcPr>
            <w:tcW w:w="554" w:type="dxa"/>
          </w:tcPr>
          <w:p w:rsidR="001E039B" w:rsidRPr="006F5E6D" w:rsidRDefault="001E039B" w:rsidP="006F5E6D">
            <w:pPr>
              <w:spacing w:after="0" w:line="240" w:lineRule="auto"/>
            </w:pPr>
            <w:r w:rsidRPr="006F5E6D">
              <w:t>*</w:t>
            </w:r>
          </w:p>
        </w:tc>
        <w:tc>
          <w:tcPr>
            <w:tcW w:w="7323" w:type="dxa"/>
          </w:tcPr>
          <w:p w:rsidR="001E039B" w:rsidRPr="006F5E6D" w:rsidRDefault="001E039B" w:rsidP="006F5E6D">
            <w:pPr>
              <w:spacing w:after="0" w:line="240" w:lineRule="auto"/>
            </w:pPr>
          </w:p>
        </w:tc>
      </w:tr>
    </w:tbl>
    <w:p w:rsidR="001E039B" w:rsidRDefault="001E039B"/>
    <w:p w:rsidR="001E039B" w:rsidRDefault="001E039B"/>
    <w:sectPr w:rsidR="001E039B" w:rsidSect="007B3819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5D9"/>
    <w:rsid w:val="00023EDF"/>
    <w:rsid w:val="00043073"/>
    <w:rsid w:val="000E15F1"/>
    <w:rsid w:val="00186974"/>
    <w:rsid w:val="001E039B"/>
    <w:rsid w:val="0024720E"/>
    <w:rsid w:val="00286BF7"/>
    <w:rsid w:val="00293A95"/>
    <w:rsid w:val="002C0D43"/>
    <w:rsid w:val="002C72DB"/>
    <w:rsid w:val="003E128B"/>
    <w:rsid w:val="003E3F8B"/>
    <w:rsid w:val="004151A4"/>
    <w:rsid w:val="004E64E9"/>
    <w:rsid w:val="00584F11"/>
    <w:rsid w:val="00641597"/>
    <w:rsid w:val="006F570B"/>
    <w:rsid w:val="006F5E6D"/>
    <w:rsid w:val="007422BB"/>
    <w:rsid w:val="007B3819"/>
    <w:rsid w:val="007C7B77"/>
    <w:rsid w:val="0091473B"/>
    <w:rsid w:val="00930E8E"/>
    <w:rsid w:val="0093440F"/>
    <w:rsid w:val="00AB2096"/>
    <w:rsid w:val="00AD32DD"/>
    <w:rsid w:val="00B27A63"/>
    <w:rsid w:val="00B61F31"/>
    <w:rsid w:val="00B87D64"/>
    <w:rsid w:val="00B968E1"/>
    <w:rsid w:val="00C209C1"/>
    <w:rsid w:val="00C27F83"/>
    <w:rsid w:val="00CA367D"/>
    <w:rsid w:val="00D04F7D"/>
    <w:rsid w:val="00D16EA5"/>
    <w:rsid w:val="00EC55D9"/>
    <w:rsid w:val="00F361E6"/>
    <w:rsid w:val="00F70800"/>
    <w:rsid w:val="00FA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D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55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226</TotalTime>
  <Pages>3</Pages>
  <Words>324</Words>
  <Characters>1851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Наталья Перминова</cp:lastModifiedBy>
  <cp:revision>16</cp:revision>
  <dcterms:created xsi:type="dcterms:W3CDTF">2015-10-24T06:40:00Z</dcterms:created>
  <dcterms:modified xsi:type="dcterms:W3CDTF">2015-10-27T07:00:00Z</dcterms:modified>
</cp:coreProperties>
</file>